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FC29F" w14:textId="77777777" w:rsidR="00FD4454" w:rsidRDefault="00FD4454" w:rsidP="00FD44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KYNGESDOWNE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C1A41F9" w14:textId="77777777" w:rsidR="00FD4454" w:rsidRDefault="00FD4454" w:rsidP="00FD44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Hollingbourne</w:t>
      </w:r>
      <w:proofErr w:type="spellEnd"/>
      <w:r>
        <w:rPr>
          <w:rFonts w:cs="Times New Roman"/>
          <w:szCs w:val="24"/>
        </w:rPr>
        <w:t>, Kent. Tailor.</w:t>
      </w:r>
    </w:p>
    <w:p w14:paraId="1661E32C" w14:textId="77777777" w:rsidR="00FD4454" w:rsidRDefault="00FD4454" w:rsidP="00FD4454">
      <w:pPr>
        <w:pStyle w:val="NoSpacing"/>
        <w:rPr>
          <w:rFonts w:cs="Times New Roman"/>
          <w:szCs w:val="24"/>
        </w:rPr>
      </w:pPr>
    </w:p>
    <w:p w14:paraId="4454D03F" w14:textId="77777777" w:rsidR="00FD4454" w:rsidRDefault="00FD4454" w:rsidP="00FD4454">
      <w:pPr>
        <w:pStyle w:val="NoSpacing"/>
        <w:rPr>
          <w:rFonts w:cs="Times New Roman"/>
          <w:szCs w:val="24"/>
        </w:rPr>
      </w:pPr>
    </w:p>
    <w:p w14:paraId="04C5E2BF" w14:textId="77777777" w:rsidR="00FD4454" w:rsidRDefault="00FD4454" w:rsidP="00FD44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Thomas Sharp(q.v.) brought a plaint of debt against him and four others.</w:t>
      </w:r>
    </w:p>
    <w:p w14:paraId="36987568" w14:textId="77777777" w:rsidR="00FD4454" w:rsidRDefault="00FD4454" w:rsidP="00FD44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1DCDD38" w14:textId="77777777" w:rsidR="00FD4454" w:rsidRDefault="00FD4454" w:rsidP="00FD4454">
      <w:pPr>
        <w:pStyle w:val="NoSpacing"/>
        <w:rPr>
          <w:rFonts w:cs="Times New Roman"/>
          <w:szCs w:val="24"/>
        </w:rPr>
      </w:pPr>
    </w:p>
    <w:p w14:paraId="611F56ED" w14:textId="77777777" w:rsidR="00FD4454" w:rsidRDefault="00FD4454" w:rsidP="00FD4454">
      <w:pPr>
        <w:pStyle w:val="NoSpacing"/>
        <w:rPr>
          <w:rFonts w:cs="Times New Roman"/>
          <w:szCs w:val="24"/>
        </w:rPr>
      </w:pPr>
    </w:p>
    <w:p w14:paraId="0A56BB09" w14:textId="77777777" w:rsidR="00FD4454" w:rsidRDefault="00FD4454" w:rsidP="00FD445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November 2024</w:t>
      </w:r>
    </w:p>
    <w:p w14:paraId="2888139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4B454" w14:textId="77777777" w:rsidR="00FD4454" w:rsidRDefault="00FD4454" w:rsidP="009139A6">
      <w:r>
        <w:separator/>
      </w:r>
    </w:p>
  </w:endnote>
  <w:endnote w:type="continuationSeparator" w:id="0">
    <w:p w14:paraId="5D8E865E" w14:textId="77777777" w:rsidR="00FD4454" w:rsidRDefault="00FD44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DDE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974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A63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19E80" w14:textId="77777777" w:rsidR="00FD4454" w:rsidRDefault="00FD4454" w:rsidP="009139A6">
      <w:r>
        <w:separator/>
      </w:r>
    </w:p>
  </w:footnote>
  <w:footnote w:type="continuationSeparator" w:id="0">
    <w:p w14:paraId="2379BE8B" w14:textId="77777777" w:rsidR="00FD4454" w:rsidRDefault="00FD44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012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626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C30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45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B516E"/>
    <w:rsid w:val="00E61DA6"/>
    <w:rsid w:val="00EB3209"/>
    <w:rsid w:val="00F41096"/>
    <w:rsid w:val="00F5287F"/>
    <w:rsid w:val="00FD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55911"/>
  <w15:chartTrackingRefBased/>
  <w15:docId w15:val="{FBFC3F90-18DA-4E57-BD06-B7BDCE8F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D44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2025-01-21T11:26:00Z</dcterms:created>
  <dcterms:modified xsi:type="dcterms:W3CDTF">2025-01-21T11:27:00Z</dcterms:modified>
</cp:coreProperties>
</file>